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209A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MARMELLE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29D9B460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1FE9873E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CF60A1F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5EF34BB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24C6D23C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A7C1BA3" w14:textId="77777777" w:rsidR="00630644" w:rsidRDefault="00630644" w:rsidP="00630644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063D463D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7BC35BF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A66EB4F" w14:textId="77777777" w:rsidR="00630644" w:rsidRDefault="00630644" w:rsidP="00630644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4 November 2022</w:t>
      </w:r>
    </w:p>
    <w:p w14:paraId="6FCF96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DF60" w14:textId="77777777" w:rsidR="00630644" w:rsidRDefault="00630644" w:rsidP="009139A6">
      <w:r>
        <w:separator/>
      </w:r>
    </w:p>
  </w:endnote>
  <w:endnote w:type="continuationSeparator" w:id="0">
    <w:p w14:paraId="751487CD" w14:textId="77777777" w:rsidR="00630644" w:rsidRDefault="006306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1C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66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2E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6609" w14:textId="77777777" w:rsidR="00630644" w:rsidRDefault="00630644" w:rsidP="009139A6">
      <w:r>
        <w:separator/>
      </w:r>
    </w:p>
  </w:footnote>
  <w:footnote w:type="continuationSeparator" w:id="0">
    <w:p w14:paraId="50F9F39D" w14:textId="77777777" w:rsidR="00630644" w:rsidRDefault="006306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D9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CF8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55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644"/>
    <w:rsid w:val="000666E0"/>
    <w:rsid w:val="002510B7"/>
    <w:rsid w:val="005C130B"/>
    <w:rsid w:val="0063064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43F62"/>
  <w15:chartTrackingRefBased/>
  <w15:docId w15:val="{BA5DE718-B12C-45CE-AD9D-FF3067E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64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2022-12-20T20:13:00Z</dcterms:created>
  <dcterms:modified xsi:type="dcterms:W3CDTF">2022-12-20T20:14:00Z</dcterms:modified>
</cp:coreProperties>
</file>